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84E4F" w:rsidP="00E71FC3">
      <w:pPr>
        <w:pStyle w:val="NoSpacing"/>
      </w:pPr>
      <w:r>
        <w:rPr>
          <w:u w:val="single"/>
        </w:rPr>
        <w:t>Robert SHOTTISHAM</w:t>
      </w:r>
      <w:r>
        <w:t xml:space="preserve">      (fl.1457-76)</w:t>
      </w:r>
    </w:p>
    <w:p w:rsidR="00484E4F" w:rsidRDefault="00484E4F" w:rsidP="00E71FC3">
      <w:pPr>
        <w:pStyle w:val="NoSpacing"/>
      </w:pPr>
      <w:r>
        <w:t>of Cambridge University.</w:t>
      </w:r>
    </w:p>
    <w:p w:rsidR="00484E4F" w:rsidRDefault="00484E4F" w:rsidP="00E71FC3">
      <w:pPr>
        <w:pStyle w:val="NoSpacing"/>
      </w:pPr>
    </w:p>
    <w:p w:rsidR="00484E4F" w:rsidRDefault="00484E4F" w:rsidP="00E71FC3">
      <w:pPr>
        <w:pStyle w:val="NoSpacing"/>
      </w:pPr>
    </w:p>
    <w:p w:rsidR="00484E4F" w:rsidRDefault="00484E4F" w:rsidP="00E71FC3">
      <w:pPr>
        <w:pStyle w:val="NoSpacing"/>
      </w:pPr>
      <w:r>
        <w:tab/>
        <w:t>1457</w:t>
      </w:r>
      <w:r>
        <w:tab/>
        <w:t>He was a scholar at Corpus Christi Hall.</w:t>
      </w:r>
    </w:p>
    <w:p w:rsidR="00484E4F" w:rsidRDefault="00484E4F" w:rsidP="00E71FC3">
      <w:pPr>
        <w:pStyle w:val="NoSpacing"/>
      </w:pPr>
      <w:r>
        <w:tab/>
      </w:r>
      <w:r>
        <w:tab/>
        <w:t>(Alumni Cantab. vol.1 part 4 p.69)</w:t>
      </w:r>
    </w:p>
    <w:p w:rsidR="00484E4F" w:rsidRDefault="00484E4F" w:rsidP="00E71FC3">
      <w:pPr>
        <w:pStyle w:val="NoSpacing"/>
      </w:pPr>
      <w:r>
        <w:tab/>
        <w:t>1462</w:t>
      </w:r>
      <w:r>
        <w:tab/>
        <w:t>He became a Fellow of Corpus Christi.  (ibid.)</w:t>
      </w:r>
    </w:p>
    <w:p w:rsidR="00484E4F" w:rsidRDefault="00484E4F" w:rsidP="00E71FC3">
      <w:pPr>
        <w:pStyle w:val="NoSpacing"/>
      </w:pPr>
      <w:r>
        <w:t>17 Jul.</w:t>
      </w:r>
      <w:r>
        <w:tab/>
        <w:t>1469</w:t>
      </w:r>
      <w:r>
        <w:tab/>
        <w:t>He was licensed by the Bishop of Ely “To preach the word of God, both</w:t>
      </w:r>
    </w:p>
    <w:p w:rsidR="00484E4F" w:rsidRDefault="00484E4F" w:rsidP="00E71FC3">
      <w:pPr>
        <w:pStyle w:val="NoSpacing"/>
      </w:pPr>
      <w:r>
        <w:tab/>
      </w:r>
      <w:r>
        <w:tab/>
        <w:t>to the clergy and to the people of the diocese of Ely”.</w:t>
      </w:r>
    </w:p>
    <w:p w:rsidR="00484E4F" w:rsidRDefault="00484E4F" w:rsidP="00E71FC3">
      <w:pPr>
        <w:pStyle w:val="NoSpacing"/>
      </w:pPr>
      <w:r>
        <w:t xml:space="preserve">         1475-6</w:t>
      </w:r>
      <w:r>
        <w:tab/>
        <w:t>B.D.   (ibid.)</w:t>
      </w:r>
    </w:p>
    <w:p w:rsidR="00484E4F" w:rsidRDefault="00484E4F" w:rsidP="00E71FC3">
      <w:pPr>
        <w:pStyle w:val="NoSpacing"/>
      </w:pPr>
    </w:p>
    <w:p w:rsidR="00484E4F" w:rsidRDefault="00484E4F" w:rsidP="00E71FC3">
      <w:pPr>
        <w:pStyle w:val="NoSpacing"/>
      </w:pPr>
    </w:p>
    <w:p w:rsidR="00484E4F" w:rsidRDefault="00484E4F" w:rsidP="00E71FC3">
      <w:pPr>
        <w:pStyle w:val="NoSpacing"/>
      </w:pPr>
    </w:p>
    <w:p w:rsidR="00484E4F" w:rsidRPr="00484E4F" w:rsidRDefault="00484E4F" w:rsidP="00E71FC3">
      <w:pPr>
        <w:pStyle w:val="NoSpacing"/>
      </w:pPr>
      <w:r>
        <w:t>12 June 2017</w:t>
      </w:r>
      <w:bookmarkStart w:id="0" w:name="_GoBack"/>
      <w:bookmarkEnd w:id="0"/>
    </w:p>
    <w:sectPr w:rsidR="00484E4F" w:rsidRPr="00484E4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E4F" w:rsidRDefault="00484E4F" w:rsidP="00E71FC3">
      <w:pPr>
        <w:spacing w:after="0" w:line="240" w:lineRule="auto"/>
      </w:pPr>
      <w:r>
        <w:separator/>
      </w:r>
    </w:p>
  </w:endnote>
  <w:endnote w:type="continuationSeparator" w:id="0">
    <w:p w:rsidR="00484E4F" w:rsidRDefault="00484E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E4F" w:rsidRDefault="00484E4F" w:rsidP="00E71FC3">
      <w:pPr>
        <w:spacing w:after="0" w:line="240" w:lineRule="auto"/>
      </w:pPr>
      <w:r>
        <w:separator/>
      </w:r>
    </w:p>
  </w:footnote>
  <w:footnote w:type="continuationSeparator" w:id="0">
    <w:p w:rsidR="00484E4F" w:rsidRDefault="00484E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E4F"/>
    <w:rsid w:val="001A7C09"/>
    <w:rsid w:val="00484E4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8231F"/>
  <w15:chartTrackingRefBased/>
  <w15:docId w15:val="{447E3B2E-08B0-4C08-B740-6D01E1FEB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2017-06-12T21:04:00Z</dcterms:created>
  <dcterms:modified xsi:type="dcterms:W3CDTF">2017-06-12T21:08:00Z</dcterms:modified>
</cp:coreProperties>
</file>